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781" w:rsidRDefault="00FC0781" w:rsidP="00FC0781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3</w:t>
      </w:r>
    </w:p>
    <w:p w:rsidR="00FC0781" w:rsidRDefault="00FC0781" w:rsidP="00FC0781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FC0781" w:rsidRDefault="00FC0781" w:rsidP="00FC0781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:rsidR="00FC0781" w:rsidRDefault="00863B06" w:rsidP="00FC0781">
      <w:pPr>
        <w:spacing w:after="0" w:line="240" w:lineRule="auto"/>
        <w:ind w:left="708"/>
        <w:jc w:val="right"/>
        <w:rPr>
          <w:rFonts w:ascii="Times New Roman" w:hAnsi="Times New Roman"/>
          <w:color w:val="FF0000"/>
          <w:sz w:val="26"/>
          <w:szCs w:val="26"/>
        </w:rPr>
      </w:pPr>
      <w:r w:rsidRPr="00863B06"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bookmarkEnd w:id="0"/>
      <w:r w:rsidR="00E07B62" w:rsidRPr="00863B06">
        <w:rPr>
          <w:rFonts w:ascii="Times New Roman" w:hAnsi="Times New Roman"/>
          <w:sz w:val="26"/>
          <w:szCs w:val="26"/>
        </w:rPr>
        <w:t>11.01.2023 №</w:t>
      </w:r>
      <w:r w:rsidRPr="00863B06">
        <w:rPr>
          <w:rFonts w:ascii="Times New Roman" w:hAnsi="Times New Roman"/>
          <w:sz w:val="26"/>
          <w:szCs w:val="26"/>
        </w:rPr>
        <w:t xml:space="preserve"> 2</w:t>
      </w:r>
      <w:r w:rsidR="00FC0781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:rsidR="00F47F72" w:rsidRDefault="00D042FA">
      <w:pPr>
        <w:spacing w:after="0" w:line="240" w:lineRule="auto"/>
        <w:ind w:left="-567" w:firstLine="127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ОБЯЗАТЕЛЬСТВО </w:t>
      </w:r>
    </w:p>
    <w:p w:rsidR="00F47F72" w:rsidRDefault="00D04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Я,________________________________________________________________________________________,</w:t>
      </w:r>
    </w:p>
    <w:p w:rsidR="00F47F72" w:rsidRDefault="00D042F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проживающий(ая) по адресу: _________________________________________________________________, </w:t>
      </w:r>
    </w:p>
    <w:p w:rsidR="00F47F72" w:rsidRDefault="00D042F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являюсь родителем (законным представителем) несовершеннолетнего(ей) __________________________________________________________________________________________</w:t>
      </w:r>
    </w:p>
    <w:p w:rsidR="00F47F72" w:rsidRDefault="00D042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ФИО, дата, год рождения</w:t>
      </w:r>
    </w:p>
    <w:p w:rsidR="00F47F72" w:rsidRDefault="00D042F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Настоящим сообщаю, что мой сын (дочь) не употребляет наркотических сильнодействующих психотропных медицинских веществ и токсических средств, не имеет алкогольной зависимости, не имеет табачной зависимости, не склонен (не склонна) к хищению чужого имущества, нарушению общественного порядка, не является членом неформального антиобщественного объединения, не судим (не судима) и не склонен (не склонна) к иным противоправным антиобщественным проявлениям.</w:t>
      </w:r>
    </w:p>
    <w:p w:rsidR="00F47F72" w:rsidRDefault="00D042F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гарантирую соблюдение мной и моим сыном (дочерью) Правил пребывания  на площадке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Регионального этапа Всероссийской олимпиады школьников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нормальное поведение моего сына (дочери), соблюдение им правил внутреннего распорядка, исполнение правил техники безопасности и пожарной безопасности, санитарно-гигиенических норм, исполнение законных требований. С возможностью применения по отношению к моему (моей) сыну (дочери) мер пресечения правонарушений несовершеннолетних в соответствии с нормами законодательства Российской Федерации ознакомлен (а).</w:t>
      </w:r>
    </w:p>
    <w:p w:rsidR="00F47F72" w:rsidRDefault="00D042F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моим сыном (дочерью) правил пребывания, обязуюсь оплатить стоимость проезда моего сына (дочери) от места дислокации до места постоянного проживания, а также стоимости проезда сопровождающего туда и обратно.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рассмотрения документов о пребывании моего ребенка на площадках  проведения Регионального этапа Всероссийской олимпиады школьников, представителем Организации в доступной для меня форме разъяснены правила и возможность пребывания моего ребенка территории организации о, после чего я выражаю свое согласие на его нахождение на площадках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Регионального этапа Всероссийской олимпиады школьников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числе, я проинформирован, мне разъяснено, что в случае необходимости, при проявлении у моего ребенка, признаков заболевания,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он будет изолирован в медицинское учреждение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возможно госпитализирован. В случае контакта моего ребенка с человеком, имеющим подозрение на заболевание новой коронавирусной инфекцией, мой ребенок будет находиться в карантине.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по месту жительства и в семье отсутствуют больные и контакты с больными новой коронавирусной инфекцией _____________________________________.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в течение 30 дней мой ребенок и члены моей семьи не посещали зарубежные страны и другие регионы РФ.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подтверждаю, что в случае обнаружения новой коронавирусной инфекции у людей, находившихся в контакте с моим ребенком до его отъезда в организацию отдыха и оздоровления, незамедлительно проинформирую об этом организацию по телефону __________________________.</w:t>
      </w:r>
    </w:p>
    <w:p w:rsidR="00F47F72" w:rsidRDefault="00D042FA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 добровольно сообщаю индивидуальные особенности ребёнка, привычки, зависимости, перечень принимаемых лекарств________________________________.</w:t>
      </w:r>
    </w:p>
    <w:p w:rsidR="00F47F72" w:rsidRDefault="00D042FA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согласен(а) с Правилами </w:t>
      </w:r>
      <w:r>
        <w:rPr>
          <w:rFonts w:ascii="Times New Roman" w:hAnsi="Times New Roman" w:cs="Times New Roman"/>
          <w:sz w:val="20"/>
          <w:szCs w:val="20"/>
        </w:rPr>
        <w:t>пребывания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площадке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проведения Регионального этапа Всероссийской олимпиады школьников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оформления документов детей, направляемых в _____________________________________________________________. </w:t>
      </w:r>
    </w:p>
    <w:p w:rsidR="00F47F72" w:rsidRDefault="00F47F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F72" w:rsidRDefault="00D04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«_____»________________202 г. _______________/ФИО__________________________</w:t>
      </w:r>
    </w:p>
    <w:p w:rsidR="00F47F72" w:rsidRDefault="00F47F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47F72" w:rsidRDefault="00D042F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Контактный телефон. _______________________________     </w:t>
      </w:r>
    </w:p>
    <w:p w:rsidR="00F47F72" w:rsidRDefault="00F47F72"/>
    <w:sectPr w:rsidR="00F47F72" w:rsidSect="00FC078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0B" w:rsidRDefault="00E1170B">
      <w:pPr>
        <w:spacing w:after="0" w:line="240" w:lineRule="auto"/>
      </w:pPr>
      <w:r>
        <w:separator/>
      </w:r>
    </w:p>
  </w:endnote>
  <w:endnote w:type="continuationSeparator" w:id="0">
    <w:p w:rsidR="00E1170B" w:rsidRDefault="00E1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0B" w:rsidRDefault="00E1170B">
      <w:pPr>
        <w:spacing w:after="0" w:line="240" w:lineRule="auto"/>
      </w:pPr>
      <w:r>
        <w:separator/>
      </w:r>
    </w:p>
  </w:footnote>
  <w:footnote w:type="continuationSeparator" w:id="0">
    <w:p w:rsidR="00E1170B" w:rsidRDefault="00E11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C64CC"/>
    <w:multiLevelType w:val="hybridMultilevel"/>
    <w:tmpl w:val="5492E6D6"/>
    <w:lvl w:ilvl="0" w:tplc="496644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420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F22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420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4CB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6D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A34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AA6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B4F58"/>
    <w:multiLevelType w:val="hybridMultilevel"/>
    <w:tmpl w:val="3CC60136"/>
    <w:lvl w:ilvl="0" w:tplc="DC2869C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A998B74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996615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9CE5BB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A3296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D9A8E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218DE6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2A803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3A606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64"/>
    <w:rsid w:val="002B2C64"/>
    <w:rsid w:val="005419AB"/>
    <w:rsid w:val="00863B06"/>
    <w:rsid w:val="008C66CE"/>
    <w:rsid w:val="00D042FA"/>
    <w:rsid w:val="00E07B62"/>
    <w:rsid w:val="00E1170B"/>
    <w:rsid w:val="00F47F72"/>
    <w:rsid w:val="00FC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6AFC8-DD9E-4AEA-A0D5-369C6273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  <w:jc w:val="left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-2\Downloads\&#1054;&#1073;&#1103;&#1079;&#1072;&#1090;&#1077;&#1083;&#1100;&#1089;&#1090;&#1074;&#1086;%20&#1086;&#1090;%20&#1088;&#1086;&#1076;&#1080;&#1090;&#1077;&#1083;&#1077;&#1081;%20&#1086;%20&#1087;&#1088;&#1072;&#1074;&#1080;&#1083;&#1072;&#1093;%20&#1087;&#1086;&#1074;&#1077;&#1076;&#1077;&#1085;&#1080;&#1103;%20&#1085;&#1072;%20&#1087;&#1083;&#1086;&#1097;&#1072;&#1076;&#1082;&#1077;%20(1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Обязательство от родителей о правилах поведения на площадке (1)</Template>
  <TotalTime>0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5</cp:revision>
  <dcterms:created xsi:type="dcterms:W3CDTF">2022-12-28T06:46:00Z</dcterms:created>
  <dcterms:modified xsi:type="dcterms:W3CDTF">2023-01-11T06:05:00Z</dcterms:modified>
</cp:coreProperties>
</file>